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6A44A9" w14:textId="315EA4AB" w:rsidR="006B2F86" w:rsidRDefault="002A5305" w:rsidP="00E71FC3">
      <w:pPr>
        <w:pStyle w:val="NoSpacing"/>
      </w:pPr>
      <w:r>
        <w:rPr>
          <w:u w:val="single"/>
        </w:rPr>
        <w:t>Thomas LEDLADY</w:t>
      </w:r>
      <w:r>
        <w:t xml:space="preserve">     (d.1472)</w:t>
      </w:r>
    </w:p>
    <w:p w14:paraId="16E00486" w14:textId="568CAF1F" w:rsidR="002A5305" w:rsidRDefault="002A5305" w:rsidP="00E71FC3">
      <w:pPr>
        <w:pStyle w:val="NoSpacing"/>
      </w:pPr>
      <w:r>
        <w:t>of Bridlington.</w:t>
      </w:r>
    </w:p>
    <w:p w14:paraId="6E271A57" w14:textId="6D2A72E4" w:rsidR="002A5305" w:rsidRDefault="002A5305" w:rsidP="00E71FC3">
      <w:pPr>
        <w:pStyle w:val="NoSpacing"/>
      </w:pPr>
    </w:p>
    <w:p w14:paraId="10867544" w14:textId="114D5C7E" w:rsidR="002A5305" w:rsidRDefault="002A5305" w:rsidP="00E71FC3">
      <w:pPr>
        <w:pStyle w:val="NoSpacing"/>
      </w:pPr>
    </w:p>
    <w:p w14:paraId="5FE1F662" w14:textId="1A714D1C" w:rsidR="002A5305" w:rsidRDefault="002A5305" w:rsidP="00E71FC3">
      <w:pPr>
        <w:pStyle w:val="NoSpacing"/>
      </w:pPr>
      <w:r>
        <w:t xml:space="preserve">  2 Oct.1472</w:t>
      </w:r>
      <w:r>
        <w:tab/>
        <w:t>Administration of his lands and possessions was granted.  (W.Y.R. p.103)</w:t>
      </w:r>
    </w:p>
    <w:p w14:paraId="07A7EF96" w14:textId="509F0640" w:rsidR="002A5305" w:rsidRDefault="002A5305" w:rsidP="00E71FC3">
      <w:pPr>
        <w:pStyle w:val="NoSpacing"/>
      </w:pPr>
    </w:p>
    <w:p w14:paraId="7FBFA2A5" w14:textId="75CF90EB" w:rsidR="002A5305" w:rsidRDefault="002A5305" w:rsidP="00E71FC3">
      <w:pPr>
        <w:pStyle w:val="NoSpacing"/>
      </w:pPr>
    </w:p>
    <w:p w14:paraId="36F786AD" w14:textId="3F960F9B" w:rsidR="002A5305" w:rsidRPr="002A5305" w:rsidRDefault="002A5305" w:rsidP="00E71FC3">
      <w:pPr>
        <w:pStyle w:val="NoSpacing"/>
      </w:pPr>
      <w:r>
        <w:t>19 July 2019</w:t>
      </w:r>
      <w:bookmarkStart w:id="0" w:name="_GoBack"/>
      <w:bookmarkEnd w:id="0"/>
    </w:p>
    <w:sectPr w:rsidR="002A5305" w:rsidRPr="002A5305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504AFA" w14:textId="77777777" w:rsidR="002A5305" w:rsidRDefault="002A5305" w:rsidP="00E71FC3">
      <w:pPr>
        <w:spacing w:after="0" w:line="240" w:lineRule="auto"/>
      </w:pPr>
      <w:r>
        <w:separator/>
      </w:r>
    </w:p>
  </w:endnote>
  <w:endnote w:type="continuationSeparator" w:id="0">
    <w:p w14:paraId="6E8348DB" w14:textId="77777777" w:rsidR="002A5305" w:rsidRDefault="002A530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1F0A74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D8C30B" w14:textId="77777777" w:rsidR="002A5305" w:rsidRDefault="002A5305" w:rsidP="00E71FC3">
      <w:pPr>
        <w:spacing w:after="0" w:line="240" w:lineRule="auto"/>
      </w:pPr>
      <w:r>
        <w:separator/>
      </w:r>
    </w:p>
  </w:footnote>
  <w:footnote w:type="continuationSeparator" w:id="0">
    <w:p w14:paraId="6151FF0B" w14:textId="77777777" w:rsidR="002A5305" w:rsidRDefault="002A530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5305"/>
    <w:rsid w:val="001A7C09"/>
    <w:rsid w:val="002A5305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C145C2"/>
  <w15:chartTrackingRefBased/>
  <w15:docId w15:val="{3DE87303-E76A-41CE-9F5F-8E6F606D0A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21</Words>
  <Characters>126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2019-07-19T19:58:00Z</dcterms:created>
  <dcterms:modified xsi:type="dcterms:W3CDTF">2019-07-19T20:00:00Z</dcterms:modified>
</cp:coreProperties>
</file>